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3FA9F" w14:textId="77777777" w:rsidR="0093728B" w:rsidRDefault="0093728B" w:rsidP="009372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 BOTERY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(fl.1413)</w:t>
      </w:r>
    </w:p>
    <w:p w14:paraId="0A9269BA" w14:textId="7E66066B" w:rsidR="0093728B" w:rsidRDefault="0093728B" w:rsidP="009372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Ruskington</w:t>
      </w:r>
      <w:r>
        <w:rPr>
          <w:rFonts w:ascii="Times New Roman" w:hAnsi="Times New Roman" w:cs="Times New Roman"/>
          <w:sz w:val="24"/>
          <w:szCs w:val="24"/>
        </w:rPr>
        <w:t>, Lincolnshire.</w:t>
      </w:r>
    </w:p>
    <w:p w14:paraId="2DEEAE62" w14:textId="77777777" w:rsidR="0093728B" w:rsidRDefault="0093728B" w:rsidP="009372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A4A6B7" w14:textId="77777777" w:rsidR="0093728B" w:rsidRDefault="0093728B" w:rsidP="009372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9C8E67" w14:textId="77777777" w:rsidR="0093728B" w:rsidRDefault="0093728B" w:rsidP="009372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Mar.1413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Navenby into lands</w:t>
      </w:r>
    </w:p>
    <w:p w14:paraId="540FC9AD" w14:textId="77777777" w:rsidR="0093728B" w:rsidRDefault="0093728B" w:rsidP="009372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Sir Thomas West(q.v.).</w:t>
      </w:r>
    </w:p>
    <w:p w14:paraId="7CB8DDE4" w14:textId="77777777" w:rsidR="0093728B" w:rsidRDefault="0093728B" w:rsidP="009372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43054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https://inquisitionspostmortem.ac.uk/view/inquisition/19-052/58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B25712F" w14:textId="77777777" w:rsidR="0093728B" w:rsidRDefault="0093728B" w:rsidP="009372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73ED91" w14:textId="77777777" w:rsidR="0093728B" w:rsidRDefault="0093728B" w:rsidP="009372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6DB72E" w14:textId="77777777" w:rsidR="0093728B" w:rsidRPr="00920A8F" w:rsidRDefault="0093728B" w:rsidP="009372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2022</w:t>
      </w:r>
    </w:p>
    <w:p w14:paraId="3A828881" w14:textId="541941F1" w:rsidR="00BA00AB" w:rsidRPr="0093728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372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2EA8C" w14:textId="77777777" w:rsidR="0093728B" w:rsidRDefault="0093728B" w:rsidP="009139A6">
      <w:r>
        <w:separator/>
      </w:r>
    </w:p>
  </w:endnote>
  <w:endnote w:type="continuationSeparator" w:id="0">
    <w:p w14:paraId="2231E118" w14:textId="77777777" w:rsidR="0093728B" w:rsidRDefault="009372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79A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0014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F16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B834C" w14:textId="77777777" w:rsidR="0093728B" w:rsidRDefault="0093728B" w:rsidP="009139A6">
      <w:r>
        <w:separator/>
      </w:r>
    </w:p>
  </w:footnote>
  <w:footnote w:type="continuationSeparator" w:id="0">
    <w:p w14:paraId="666FA285" w14:textId="77777777" w:rsidR="0093728B" w:rsidRDefault="009372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4A5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7A1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B3B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28B"/>
    <w:rsid w:val="000666E0"/>
    <w:rsid w:val="002510B7"/>
    <w:rsid w:val="005C130B"/>
    <w:rsid w:val="00826F5C"/>
    <w:rsid w:val="009139A6"/>
    <w:rsid w:val="0093728B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8021B"/>
  <w15:chartTrackingRefBased/>
  <w15:docId w15:val="{6AF5DF7C-EEF3-4196-9C92-917633F27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372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52/5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2022-03-03T20:38:00Z</dcterms:created>
  <dcterms:modified xsi:type="dcterms:W3CDTF">2022-03-03T20:39:00Z</dcterms:modified>
</cp:coreProperties>
</file>